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112" w:rsidRDefault="00BE4112" w:rsidP="00D54F6C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4112" w:rsidRPr="00540ECE" w:rsidRDefault="00BE4112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BE4112" w:rsidRPr="00540ECE" w:rsidRDefault="00BE4112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E4112" w:rsidRPr="00540ECE" w:rsidRDefault="00BE4112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BE4112" w:rsidRPr="00540ECE" w:rsidRDefault="00BE4112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BE4112" w:rsidRPr="00540ECE" w:rsidRDefault="00BE4112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31.10.2022  № 320</w:t>
      </w:r>
    </w:p>
    <w:p w:rsidR="00BE4112" w:rsidRPr="00540ECE" w:rsidRDefault="00BE4112" w:rsidP="00DA0A36">
      <w:r w:rsidRPr="00540ECE">
        <w:rPr>
          <w:rFonts w:ascii="Times New Roman" w:hAnsi="Times New Roman" w:cs="Times New Roman"/>
        </w:rPr>
        <w:t>г. Унеча Брянской области</w:t>
      </w:r>
    </w:p>
    <w:p w:rsidR="00BE4112" w:rsidRDefault="00BE4112" w:rsidP="00DA0A36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4112" w:rsidRDefault="00BE4112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4112" w:rsidRPr="00544218" w:rsidRDefault="00BE4112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A23B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2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23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335</w:t>
      </w:r>
    </w:p>
    <w:p w:rsidR="00BE4112" w:rsidRPr="002C436C" w:rsidRDefault="00BE4112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4112" w:rsidRPr="00AA5B31" w:rsidRDefault="00BE4112" w:rsidP="0065074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оказания дополнительной социальной поддержки семьям военнослужащих с детьми, проживающих на территории Брянской области, один из родителей которых призван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№647 «Об объявлении частичной мобилизации в Российской Федерации», а также граждан Российской Федерации, заключивших контракт о прохождении военнойслужбы и зачисленных в именные подразделения, комплектуемые Брянской областью,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</w:t>
      </w:r>
    </w:p>
    <w:p w:rsidR="00BE4112" w:rsidRPr="00AA5B31" w:rsidRDefault="00BE4112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E4112" w:rsidRPr="00AA5B31" w:rsidRDefault="00BE4112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1F23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Внести в Порядок  обеспечения питанием обучающихсямуниципальных</w:t>
      </w:r>
    </w:p>
    <w:p w:rsidR="00BE4112" w:rsidRPr="00AA5B31" w:rsidRDefault="00BE4112" w:rsidP="001F2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общеобразовательных учреждений Унечского района</w:t>
      </w:r>
      <w:r>
        <w:rPr>
          <w:rFonts w:ascii="Times New Roman" w:hAnsi="Times New Roman" w:cs="Times New Roman"/>
          <w:sz w:val="24"/>
          <w:szCs w:val="24"/>
        </w:rPr>
        <w:t>, утвержденный 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335 (в редакции постановлений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166, от 14.10.2022 №288)</w:t>
      </w:r>
      <w:r w:rsidRPr="00AA5B3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(далее – Порядок), </w:t>
      </w:r>
      <w:r w:rsidRPr="00AA5B3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BE4112" w:rsidRPr="00AA5B31" w:rsidRDefault="00BE4112" w:rsidP="00D54F6C">
      <w:pPr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Пункт 3</w:t>
      </w:r>
      <w:r>
        <w:rPr>
          <w:rFonts w:ascii="Times New Roman" w:hAnsi="Times New Roman" w:cs="Times New Roman"/>
          <w:sz w:val="24"/>
          <w:szCs w:val="24"/>
        </w:rPr>
        <w:t>.1.</w:t>
      </w:r>
      <w:r w:rsidRPr="00AA5B31">
        <w:rPr>
          <w:rFonts w:ascii="Times New Roman" w:hAnsi="Times New Roman" w:cs="Times New Roman"/>
          <w:sz w:val="24"/>
          <w:szCs w:val="24"/>
        </w:rPr>
        <w:t xml:space="preserve"> указанного Порядка </w:t>
      </w:r>
      <w:r>
        <w:rPr>
          <w:rFonts w:ascii="Times New Roman" w:hAnsi="Times New Roman" w:cs="Times New Roman"/>
          <w:sz w:val="24"/>
          <w:szCs w:val="24"/>
        </w:rPr>
        <w:t>дополнитьподпунктом 3.1.4.</w:t>
      </w:r>
      <w:r w:rsidRPr="00AA5B31">
        <w:rPr>
          <w:rFonts w:ascii="Times New Roman" w:hAnsi="Times New Roman" w:cs="Times New Roman"/>
          <w:sz w:val="24"/>
          <w:szCs w:val="24"/>
        </w:rPr>
        <w:t>следующе</w:t>
      </w:r>
      <w:r>
        <w:rPr>
          <w:rFonts w:ascii="Times New Roman" w:hAnsi="Times New Roman" w:cs="Times New Roman"/>
          <w:sz w:val="24"/>
          <w:szCs w:val="24"/>
        </w:rPr>
        <w:t>го содержания</w:t>
      </w:r>
      <w:r w:rsidRPr="00AA5B31">
        <w:rPr>
          <w:rFonts w:ascii="Times New Roman" w:hAnsi="Times New Roman" w:cs="Times New Roman"/>
          <w:sz w:val="24"/>
          <w:szCs w:val="24"/>
        </w:rPr>
        <w:t>:</w:t>
      </w:r>
    </w:p>
    <w:p w:rsidR="00BE4112" w:rsidRPr="00AA5B31" w:rsidRDefault="00BE4112" w:rsidP="005E14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A5B31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A5B3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Освободить от родительской платы семьи военнослужащихс детьми, проживающих на территории Брянской области, один из родителей которых призван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изачисленных в именные подразделения, комплектуемые Брянской областью,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области:</w:t>
      </w:r>
    </w:p>
    <w:p w:rsidR="00BE4112" w:rsidRDefault="00BE4112" w:rsidP="00BC0EA1">
      <w:pPr>
        <w:tabs>
          <w:tab w:val="left" w:pos="0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-  н</w:t>
      </w:r>
      <w:r w:rsidRPr="00B34B5B">
        <w:rPr>
          <w:rFonts w:ascii="Times New Roman" w:hAnsi="Times New Roman" w:cs="Times New Roman"/>
          <w:sz w:val="24"/>
          <w:szCs w:val="24"/>
        </w:rPr>
        <w:t>а организацию питания обучающихся 5-11 классов, обучающихся в муниципальных 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4112" w:rsidRDefault="00BE4112" w:rsidP="005E146C">
      <w:pPr>
        <w:tabs>
          <w:tab w:val="left" w:pos="0"/>
          <w:tab w:val="left" w:pos="567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B34B5B">
        <w:rPr>
          <w:rFonts w:ascii="Times New Roman" w:hAnsi="Times New Roman" w:cs="Times New Roman"/>
          <w:sz w:val="24"/>
          <w:szCs w:val="24"/>
        </w:rPr>
        <w:t>а организацию питания обучающихсяв муниципальных 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,посещающих группы продленного дня».</w:t>
      </w:r>
    </w:p>
    <w:p w:rsidR="00BE4112" w:rsidRDefault="00BE4112" w:rsidP="005E146C">
      <w:pPr>
        <w:tabs>
          <w:tab w:val="left" w:pos="0"/>
          <w:tab w:val="left" w:pos="567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1.2.  Дополнить Порядок пунктом 3.4. следующего содержания:</w:t>
      </w:r>
    </w:p>
    <w:p w:rsidR="00BE4112" w:rsidRDefault="00BE4112" w:rsidP="00550D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«3.4.  Для обеспечения питанием  обучающихся  из семьи военнослужащих, проживающих на территории Брянской области, один из родителей которых призван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в общеобразовательное учреждение предоставляется:</w:t>
      </w:r>
    </w:p>
    <w:p w:rsidR="00BE4112" w:rsidRDefault="00BE4112" w:rsidP="00A1193F">
      <w:pPr>
        <w:tabs>
          <w:tab w:val="left" w:pos="567"/>
          <w:tab w:val="left" w:pos="709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документ, удостоверяющий личность заявителя (паспорт гражданина Российской Федерации);</w:t>
      </w:r>
    </w:p>
    <w:p w:rsidR="00BE4112" w:rsidRDefault="00BE4112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документ, подтверждающий полномочия законного представителя обучающегося (в случае подачи заявления законным представителем обучающегося);</w:t>
      </w:r>
    </w:p>
    <w:p w:rsidR="00BE4112" w:rsidRDefault="00BE4112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свидетельство о рождении обучающегося;</w:t>
      </w:r>
    </w:p>
    <w:p w:rsidR="00BE4112" w:rsidRDefault="00BE4112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документ, выданный военным комиссариатом, подтверждающий, что один из родителей (законных представителей) призван на военную службу по мобилизации;</w:t>
      </w:r>
    </w:p>
    <w:p w:rsidR="00BE4112" w:rsidRDefault="00BE4112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заявление, прилагаемое к Порядку.</w:t>
      </w:r>
    </w:p>
    <w:p w:rsidR="00BE4112" w:rsidRDefault="00BE4112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Документы, прилагаемые к заявлению, после копирования возвращаются заявителю».</w:t>
      </w:r>
    </w:p>
    <w:p w:rsidR="00BE4112" w:rsidRPr="00AA5B31" w:rsidRDefault="00BE4112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2.  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BE4112" w:rsidRPr="00AA5B31" w:rsidRDefault="00BE4112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3.  Настоящее постановление вступает в силу с момента его официального опубликования и распространяет своё действие на правоотношения, возник</w:t>
      </w:r>
      <w:r>
        <w:rPr>
          <w:rFonts w:ascii="Times New Roman" w:hAnsi="Times New Roman" w:cs="Times New Roman"/>
          <w:sz w:val="24"/>
          <w:szCs w:val="24"/>
        </w:rPr>
        <w:t>шие</w:t>
      </w:r>
      <w:r w:rsidRPr="00AA5B31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A5B31">
        <w:rPr>
          <w:rFonts w:ascii="Times New Roman" w:hAnsi="Times New Roman" w:cs="Times New Roman"/>
          <w:sz w:val="24"/>
          <w:szCs w:val="24"/>
        </w:rPr>
        <w:t>.2022 года.</w:t>
      </w:r>
    </w:p>
    <w:p w:rsidR="00BE4112" w:rsidRPr="00AA5B31" w:rsidRDefault="00BE4112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4.  Контроль за исполнением постановления возложить на заместителя главы  администрации Унечского района Сверделко В.В.</w:t>
      </w:r>
    </w:p>
    <w:p w:rsidR="00BE4112" w:rsidRPr="00AA5B31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Pr="00AA5B31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Pr="00AA5B31" w:rsidRDefault="00BE4112" w:rsidP="00D54F6C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Глава администрации Унечского района</w:t>
      </w:r>
      <w:r w:rsidRPr="00AA5B31">
        <w:rPr>
          <w:rFonts w:ascii="Times New Roman" w:hAnsi="Times New Roman" w:cs="Times New Roman"/>
          <w:sz w:val="24"/>
          <w:szCs w:val="24"/>
        </w:rPr>
        <w:tab/>
        <w:t xml:space="preserve"> А.М. Кусков</w:t>
      </w: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Pr="00AA5B31" w:rsidRDefault="00BE4112" w:rsidP="00D54F6C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Default="00BE4112" w:rsidP="00D54F6C">
      <w:pPr>
        <w:rPr>
          <w:rFonts w:ascii="Times New Roman" w:hAnsi="Times New Roman" w:cs="Times New Roman"/>
          <w:sz w:val="24"/>
          <w:szCs w:val="24"/>
        </w:rPr>
      </w:pPr>
    </w:p>
    <w:p w:rsidR="00BE4112" w:rsidRPr="00544218" w:rsidRDefault="00BE4112" w:rsidP="00D54F6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E4112" w:rsidRDefault="00BE4112" w:rsidP="00817FCC"/>
    <w:p w:rsidR="00BE4112" w:rsidRDefault="00BE4112" w:rsidP="00817FCC"/>
    <w:p w:rsidR="00BE4112" w:rsidRDefault="00BE4112" w:rsidP="00817FCC"/>
    <w:p w:rsidR="00BE4112" w:rsidRDefault="00BE4112" w:rsidP="00817FCC"/>
    <w:p w:rsidR="00BE4112" w:rsidRDefault="00BE4112" w:rsidP="00817FCC"/>
    <w:p w:rsidR="00BE4112" w:rsidRDefault="00BE4112" w:rsidP="00817FCC"/>
    <w:p w:rsidR="00BE4112" w:rsidRPr="00580748" w:rsidRDefault="00BE4112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748">
        <w:rPr>
          <w:rFonts w:ascii="Times New Roman" w:hAnsi="Times New Roman" w:cs="Times New Roman"/>
          <w:sz w:val="24"/>
          <w:szCs w:val="24"/>
        </w:rPr>
        <w:t>Приложение</w:t>
      </w:r>
    </w:p>
    <w:p w:rsidR="00BE4112" w:rsidRDefault="00BE4112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74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807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рядку</w:t>
      </w:r>
      <w:r w:rsidRPr="0058074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BE4112" w:rsidRPr="00580748" w:rsidRDefault="00BE4112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748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от«___»______2022г.</w:t>
      </w:r>
    </w:p>
    <w:p w:rsidR="00BE4112" w:rsidRDefault="00BE4112" w:rsidP="008D4F5D">
      <w:pPr>
        <w:pStyle w:val="NormalWeb"/>
        <w:tabs>
          <w:tab w:val="left" w:pos="5268"/>
          <w:tab w:val="left" w:pos="5812"/>
          <w:tab w:val="left" w:pos="10206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 xml:space="preserve">  №________</w:t>
      </w:r>
      <w:r>
        <w:tab/>
        <w:t>                                                                   </w:t>
      </w:r>
      <w:r>
        <w:tab/>
        <w:t xml:space="preserve">          </w:t>
      </w:r>
    </w:p>
    <w:p w:rsidR="00BE4112" w:rsidRDefault="00BE4112" w:rsidP="00647AC1">
      <w:pPr>
        <w:pStyle w:val="NormalWeb"/>
        <w:tabs>
          <w:tab w:val="left" w:pos="6492"/>
          <w:tab w:val="left" w:pos="8040"/>
          <w:tab w:val="right" w:pos="10205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 xml:space="preserve">Директору  </w:t>
      </w:r>
    </w:p>
    <w:p w:rsidR="00BE4112" w:rsidRDefault="00BE4112" w:rsidP="00647AC1">
      <w:pPr>
        <w:pStyle w:val="NormalWeb"/>
        <w:tabs>
          <w:tab w:val="left" w:pos="7452"/>
        </w:tabs>
        <w:spacing w:before="0" w:beforeAutospacing="0" w:after="0" w:afterAutospacing="0" w:line="276" w:lineRule="auto"/>
      </w:pPr>
      <w:r>
        <w:t>________________________________________</w:t>
      </w:r>
    </w:p>
    <w:p w:rsidR="00BE4112" w:rsidRDefault="00BE4112" w:rsidP="00647AC1">
      <w:pPr>
        <w:pStyle w:val="NormalWeb"/>
        <w:tabs>
          <w:tab w:val="left" w:pos="7704"/>
        </w:tabs>
        <w:spacing w:before="0" w:beforeAutospacing="0" w:after="0" w:afterAutospacing="0" w:line="276" w:lineRule="auto"/>
        <w:rPr>
          <w:sz w:val="22"/>
          <w:szCs w:val="22"/>
        </w:rPr>
      </w:pPr>
      <w:r w:rsidRPr="00792D35">
        <w:rPr>
          <w:sz w:val="22"/>
          <w:szCs w:val="22"/>
        </w:rPr>
        <w:t>(наим</w:t>
      </w:r>
      <w:r>
        <w:rPr>
          <w:sz w:val="22"/>
          <w:szCs w:val="22"/>
        </w:rPr>
        <w:t>енование общеобразовательного учреждения)</w:t>
      </w:r>
    </w:p>
    <w:p w:rsidR="00BE4112" w:rsidRDefault="00BE4112" w:rsidP="00647AC1">
      <w:pPr>
        <w:pStyle w:val="NormalWeb"/>
        <w:tabs>
          <w:tab w:val="left" w:pos="7704"/>
        </w:tabs>
        <w:spacing w:before="0" w:beforeAutospacing="0" w:after="0" w:afterAutospacing="0" w:line="276" w:lineRule="auto"/>
      </w:pPr>
      <w:r>
        <w:rPr>
          <w:sz w:val="22"/>
          <w:szCs w:val="22"/>
        </w:rPr>
        <w:t xml:space="preserve">  _____</w:t>
      </w:r>
      <w:r>
        <w:t xml:space="preserve">___________________________________ </w:t>
      </w:r>
    </w:p>
    <w:p w:rsidR="00BE4112" w:rsidRDefault="00BE4112" w:rsidP="00647AC1">
      <w:pPr>
        <w:pStyle w:val="NormalWeb"/>
        <w:spacing w:before="0" w:beforeAutospacing="0" w:after="0" w:afterAutospacing="0" w:line="276" w:lineRule="auto"/>
        <w:rPr>
          <w:rFonts w:cs="Arial"/>
        </w:rPr>
      </w:pPr>
      <w:r w:rsidRPr="00491AC5">
        <w:rPr>
          <w:sz w:val="22"/>
          <w:szCs w:val="22"/>
        </w:rPr>
        <w:t>(Ф.И.О.</w:t>
      </w:r>
      <w:r>
        <w:rPr>
          <w:sz w:val="22"/>
          <w:szCs w:val="22"/>
        </w:rPr>
        <w:t xml:space="preserve"> директора)</w:t>
      </w:r>
    </w:p>
    <w:p w:rsidR="00BE4112" w:rsidRDefault="00BE4112" w:rsidP="008D4F5D">
      <w:pPr>
        <w:pStyle w:val="NormalWeb"/>
        <w:tabs>
          <w:tab w:val="left" w:pos="5388"/>
          <w:tab w:val="left" w:pos="5940"/>
          <w:tab w:val="right" w:pos="10205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>_____________________</w:t>
      </w:r>
      <w:r>
        <w:tab/>
        <w:t>____________________</w:t>
      </w:r>
    </w:p>
    <w:p w:rsidR="00BE4112" w:rsidRPr="00491AC5" w:rsidRDefault="00BE4112" w:rsidP="00647AC1">
      <w:pPr>
        <w:pStyle w:val="NormalWeb"/>
        <w:spacing w:before="0" w:beforeAutospacing="0" w:after="0" w:afterAutospacing="0" w:line="276" w:lineRule="auto"/>
        <w:rPr>
          <w:rFonts w:cs="Arial"/>
          <w:sz w:val="22"/>
          <w:szCs w:val="22"/>
        </w:rPr>
      </w:pPr>
      <w:r w:rsidRPr="00491AC5">
        <w:rPr>
          <w:sz w:val="22"/>
          <w:szCs w:val="22"/>
        </w:rPr>
        <w:t>(Ф.И.О. родителя</w:t>
      </w:r>
      <w:r>
        <w:rPr>
          <w:sz w:val="22"/>
          <w:szCs w:val="22"/>
        </w:rPr>
        <w:t>, законного представителя)</w:t>
      </w:r>
    </w:p>
    <w:p w:rsidR="00BE4112" w:rsidRDefault="00BE4112" w:rsidP="00647AC1">
      <w:pPr>
        <w:pStyle w:val="NormalWeb"/>
        <w:spacing w:before="0" w:beforeAutospacing="0" w:after="0" w:afterAutospacing="0" w:line="276" w:lineRule="auto"/>
        <w:jc w:val="right"/>
      </w:pPr>
      <w:r>
        <w:rPr>
          <w:rFonts w:cs="Arial"/>
        </w:rPr>
        <w:t>                                                                            </w:t>
      </w:r>
      <w:r>
        <w:t xml:space="preserve">     ________________________________________</w:t>
      </w:r>
    </w:p>
    <w:p w:rsidR="00BE4112" w:rsidRDefault="00BE4112" w:rsidP="00647AC1">
      <w:pPr>
        <w:pStyle w:val="NormalWeb"/>
        <w:tabs>
          <w:tab w:val="left" w:pos="7764"/>
          <w:tab w:val="right" w:pos="10205"/>
        </w:tabs>
        <w:spacing w:before="0" w:beforeAutospacing="0" w:after="0" w:afterAutospacing="0" w:line="276" w:lineRule="auto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:rsidR="00BE4112" w:rsidRDefault="00BE4112" w:rsidP="008D4F5D">
      <w:pPr>
        <w:pStyle w:val="NormalWeb"/>
        <w:tabs>
          <w:tab w:val="left" w:pos="5376"/>
          <w:tab w:val="left" w:pos="5940"/>
          <w:tab w:val="left" w:pos="7704"/>
          <w:tab w:val="left" w:pos="7968"/>
          <w:tab w:val="right" w:pos="10205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>________________________________________</w:t>
      </w:r>
    </w:p>
    <w:p w:rsidR="00BE4112" w:rsidRPr="00491AC5" w:rsidRDefault="00BE4112" w:rsidP="00647AC1">
      <w:pPr>
        <w:pStyle w:val="Normal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491AC5">
        <w:rPr>
          <w:sz w:val="22"/>
          <w:szCs w:val="22"/>
        </w:rPr>
        <w:t xml:space="preserve">                                                                                                   (</w:t>
      </w:r>
      <w:r>
        <w:rPr>
          <w:sz w:val="22"/>
          <w:szCs w:val="22"/>
        </w:rPr>
        <w:t>адрес, №</w:t>
      </w:r>
      <w:r w:rsidRPr="00491AC5">
        <w:rPr>
          <w:sz w:val="22"/>
          <w:szCs w:val="22"/>
        </w:rPr>
        <w:t>телефон</w:t>
      </w:r>
      <w:r>
        <w:rPr>
          <w:sz w:val="22"/>
          <w:szCs w:val="22"/>
        </w:rPr>
        <w:t>а</w:t>
      </w:r>
      <w:r w:rsidRPr="00491AC5">
        <w:rPr>
          <w:sz w:val="22"/>
          <w:szCs w:val="22"/>
        </w:rPr>
        <w:t>)</w:t>
      </w:r>
    </w:p>
    <w:p w:rsidR="00BE4112" w:rsidRDefault="00BE4112" w:rsidP="00792D35">
      <w:pPr>
        <w:pStyle w:val="NormalWeb"/>
        <w:jc w:val="center"/>
      </w:pPr>
      <w:r>
        <w:t>ЗАЯВЛЕНИЕ</w:t>
      </w:r>
    </w:p>
    <w:p w:rsidR="00BE4112" w:rsidRDefault="00BE4112" w:rsidP="00844582">
      <w:pPr>
        <w:pStyle w:val="NormalWeb"/>
        <w:spacing w:line="360" w:lineRule="auto"/>
        <w:jc w:val="center"/>
        <w:rPr>
          <w:rFonts w:cs="Arial"/>
        </w:rPr>
      </w:pPr>
      <w:r>
        <w:t>Прошу освободить от родительской платы н</w:t>
      </w:r>
      <w:r w:rsidRPr="00B34B5B">
        <w:t>а организацию питания</w:t>
      </w:r>
      <w:r>
        <w:t xml:space="preserve"> моего ребенка  ______________________________________ «___»__________20____года рождения, обучающегося в_____________________________________________________________________</w:t>
      </w:r>
      <w:r>
        <w:rPr>
          <w:sz w:val="22"/>
          <w:szCs w:val="22"/>
        </w:rPr>
        <w:t>(</w:t>
      </w:r>
      <w:r w:rsidRPr="00792D35">
        <w:rPr>
          <w:sz w:val="22"/>
          <w:szCs w:val="22"/>
        </w:rPr>
        <w:t>наим</w:t>
      </w:r>
      <w:r>
        <w:rPr>
          <w:sz w:val="22"/>
          <w:szCs w:val="22"/>
        </w:rPr>
        <w:t>енование общеобразовательного учреждения)</w:t>
      </w:r>
    </w:p>
    <w:p w:rsidR="00BE4112" w:rsidRPr="001B7EB5" w:rsidRDefault="00BE4112" w:rsidP="003E0E01">
      <w:pPr>
        <w:pStyle w:val="NormalWeb"/>
        <w:spacing w:before="0" w:beforeAutospacing="0" w:after="0" w:afterAutospacing="0" w:line="276" w:lineRule="auto"/>
        <w:jc w:val="both"/>
      </w:pPr>
      <w:r w:rsidRPr="001B7EB5">
        <w:t>Документы прилагаю</w:t>
      </w:r>
      <w:r>
        <w:t xml:space="preserve"> (нужное подчеркнуть)</w:t>
      </w:r>
      <w:r w:rsidRPr="001B7EB5">
        <w:t>:</w:t>
      </w:r>
    </w:p>
    <w:p w:rsidR="00BE4112" w:rsidRPr="00757B61" w:rsidRDefault="00BE4112" w:rsidP="003E0E01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>, удостоверяющего личность заявителя (паспорт гражданина Российской Федерации);</w:t>
      </w:r>
    </w:p>
    <w:p w:rsidR="00BE4112" w:rsidRPr="00757B61" w:rsidRDefault="00BE4112" w:rsidP="003E0E01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>, подтверждающего полномочия законного представителя обучающегося (в случае подачи заявления законным представителем обучающегося);</w:t>
      </w:r>
    </w:p>
    <w:p w:rsidR="00BE4112" w:rsidRPr="00757B61" w:rsidRDefault="00BE4112" w:rsidP="003E0E01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 xml:space="preserve"> о рождении обучающегося;</w:t>
      </w:r>
    </w:p>
    <w:p w:rsidR="00BE4112" w:rsidRPr="00757B61" w:rsidRDefault="00BE4112" w:rsidP="003E0E01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выданного военным комиссариатом, подтверждающая, что один из родителей (законных представителей) призван на военную службу по мобилизации.</w:t>
      </w:r>
    </w:p>
    <w:p w:rsidR="00BE4112" w:rsidRPr="001B7EB5" w:rsidRDefault="00BE4112" w:rsidP="003E0E01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EB5">
        <w:rPr>
          <w:rFonts w:ascii="Times New Roman" w:hAnsi="Times New Roman" w:cs="Times New Roman"/>
          <w:sz w:val="24"/>
          <w:szCs w:val="24"/>
        </w:rPr>
        <w:t xml:space="preserve">Обязуюсь уведомлять образовательное учреждение о наступлении обстоятельств, влекущих отмену </w:t>
      </w:r>
      <w:r>
        <w:rPr>
          <w:rFonts w:ascii="Times New Roman" w:hAnsi="Times New Roman" w:cs="Times New Roman"/>
          <w:sz w:val="24"/>
          <w:szCs w:val="24"/>
        </w:rPr>
        <w:t xml:space="preserve">мер </w:t>
      </w:r>
      <w:r w:rsidRPr="001B7EB5">
        <w:rPr>
          <w:rFonts w:ascii="Times New Roman" w:hAnsi="Times New Roman" w:cs="Times New Roman"/>
          <w:sz w:val="24"/>
          <w:szCs w:val="24"/>
        </w:rPr>
        <w:t>социальной поддержки.</w:t>
      </w:r>
    </w:p>
    <w:p w:rsidR="00BE4112" w:rsidRPr="001B7EB5" w:rsidRDefault="00BE4112" w:rsidP="003E0E01">
      <w:pPr>
        <w:pStyle w:val="NormalWeb"/>
        <w:spacing w:before="0" w:beforeAutospacing="0" w:after="0" w:afterAutospacing="0" w:line="276" w:lineRule="auto"/>
        <w:ind w:left="357"/>
        <w:jc w:val="both"/>
      </w:pPr>
      <w:r w:rsidRPr="001B7EB5">
        <w:t>Не возражаю против проверки представленных мною персональных  данных.</w:t>
      </w:r>
    </w:p>
    <w:p w:rsidR="00BE4112" w:rsidRDefault="00BE4112" w:rsidP="003E0E01">
      <w:pPr>
        <w:pStyle w:val="NormalWeb"/>
        <w:spacing w:before="0" w:beforeAutospacing="0" w:after="0" w:afterAutospacing="0" w:line="276" w:lineRule="auto"/>
        <w:ind w:left="357"/>
        <w:jc w:val="both"/>
        <w:rPr>
          <w:rFonts w:cs="Arial"/>
        </w:rPr>
      </w:pPr>
      <w:r w:rsidRPr="001B7EB5">
        <w:t>Ответственность за достоверность предоставленных мною сведений несу лично.</w:t>
      </w:r>
    </w:p>
    <w:p w:rsidR="00BE4112" w:rsidRDefault="00BE4112" w:rsidP="003E0E01">
      <w:pPr>
        <w:pStyle w:val="NormalWeb"/>
        <w:spacing w:before="0" w:beforeAutospacing="0" w:after="0" w:afterAutospacing="0" w:line="276" w:lineRule="auto"/>
        <w:ind w:left="357"/>
        <w:jc w:val="both"/>
        <w:rPr>
          <w:rFonts w:cs="Arial"/>
        </w:rPr>
      </w:pPr>
    </w:p>
    <w:p w:rsidR="00BE4112" w:rsidRDefault="00BE4112" w:rsidP="001B7EB5">
      <w:pPr>
        <w:pStyle w:val="NormalWeb"/>
        <w:spacing w:before="0" w:beforeAutospacing="0" w:after="0" w:afterAutospacing="0"/>
        <w:ind w:left="357"/>
        <w:jc w:val="both"/>
        <w:rPr>
          <w:rFonts w:cs="Arial"/>
        </w:rPr>
      </w:pPr>
    </w:p>
    <w:p w:rsidR="00BE4112" w:rsidRDefault="00BE4112" w:rsidP="001B7EB5">
      <w:pPr>
        <w:pStyle w:val="NormalWeb"/>
        <w:spacing w:before="0" w:beforeAutospacing="0" w:after="0" w:afterAutospacing="0"/>
        <w:ind w:left="357"/>
        <w:jc w:val="both"/>
        <w:rPr>
          <w:rFonts w:cs="Arial"/>
        </w:rPr>
      </w:pPr>
    </w:p>
    <w:p w:rsidR="00BE4112" w:rsidRDefault="00BE4112" w:rsidP="001B7EB5">
      <w:pPr>
        <w:pStyle w:val="NormalWeb"/>
        <w:spacing w:before="0" w:beforeAutospacing="0" w:after="0" w:afterAutospacing="0"/>
        <w:ind w:left="357"/>
        <w:jc w:val="both"/>
        <w:rPr>
          <w:rFonts w:cs="Arial"/>
        </w:rPr>
      </w:pPr>
    </w:p>
    <w:p w:rsidR="00BE4112" w:rsidRPr="001839B2" w:rsidRDefault="00BE4112" w:rsidP="00792D35">
      <w:pPr>
        <w:pStyle w:val="NormalWeb"/>
        <w:spacing w:before="0" w:beforeAutospacing="0" w:after="0" w:afterAutospacing="0"/>
        <w:jc w:val="both"/>
        <w:rPr>
          <w:rFonts w:cs="Arial"/>
          <w:sz w:val="22"/>
          <w:szCs w:val="22"/>
        </w:rPr>
      </w:pPr>
      <w:r w:rsidRPr="001B7EB5">
        <w:t xml:space="preserve">«____»__________20_____года                       </w:t>
      </w:r>
      <w:r>
        <w:t>__________                           ____</w:t>
      </w:r>
      <w:r w:rsidRPr="001B7EB5">
        <w:t>_______________</w:t>
      </w:r>
    </w:p>
    <w:p w:rsidR="00BE4112" w:rsidRPr="001839B2" w:rsidRDefault="00BE4112" w:rsidP="00E66DA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rFonts w:cs="Arial"/>
        </w:rPr>
        <w:tab/>
      </w:r>
      <w:r>
        <w:rPr>
          <w:sz w:val="22"/>
          <w:szCs w:val="22"/>
        </w:rPr>
        <w:t xml:space="preserve">(подпись)                                </w:t>
      </w:r>
      <w:r w:rsidRPr="001839B2">
        <w:rPr>
          <w:sz w:val="22"/>
          <w:szCs w:val="22"/>
        </w:rPr>
        <w:t>(расшифровка подписи)</w:t>
      </w:r>
    </w:p>
    <w:p w:rsidR="00BE4112" w:rsidRDefault="00BE4112" w:rsidP="00E66DAC">
      <w:pPr>
        <w:tabs>
          <w:tab w:val="center" w:pos="5102"/>
        </w:tabs>
      </w:pPr>
    </w:p>
    <w:p w:rsidR="00BE4112" w:rsidRDefault="00BE4112" w:rsidP="00817FCC"/>
    <w:sectPr w:rsidR="00BE4112" w:rsidSect="001E18DB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B7"/>
    <w:multiLevelType w:val="hybridMultilevel"/>
    <w:tmpl w:val="C71AE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31D9F"/>
    <w:multiLevelType w:val="multilevel"/>
    <w:tmpl w:val="38C68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40C35"/>
    <w:rsid w:val="000412D3"/>
    <w:rsid w:val="000911CB"/>
    <w:rsid w:val="000D3BA0"/>
    <w:rsid w:val="00122818"/>
    <w:rsid w:val="00124F4D"/>
    <w:rsid w:val="00165320"/>
    <w:rsid w:val="00165FA7"/>
    <w:rsid w:val="001839B2"/>
    <w:rsid w:val="001B7EB5"/>
    <w:rsid w:val="001C2E82"/>
    <w:rsid w:val="001D325C"/>
    <w:rsid w:val="001E18DB"/>
    <w:rsid w:val="001F239E"/>
    <w:rsid w:val="00251995"/>
    <w:rsid w:val="00283A18"/>
    <w:rsid w:val="002B532B"/>
    <w:rsid w:val="002C436C"/>
    <w:rsid w:val="002E3100"/>
    <w:rsid w:val="003550D2"/>
    <w:rsid w:val="00361AFA"/>
    <w:rsid w:val="003E0E01"/>
    <w:rsid w:val="0042410A"/>
    <w:rsid w:val="00491AC5"/>
    <w:rsid w:val="004A17AD"/>
    <w:rsid w:val="004A5239"/>
    <w:rsid w:val="00504478"/>
    <w:rsid w:val="005279B6"/>
    <w:rsid w:val="00540ECE"/>
    <w:rsid w:val="00544218"/>
    <w:rsid w:val="00550DA4"/>
    <w:rsid w:val="00551162"/>
    <w:rsid w:val="00580748"/>
    <w:rsid w:val="005A23BA"/>
    <w:rsid w:val="005E146C"/>
    <w:rsid w:val="00647AC1"/>
    <w:rsid w:val="00650741"/>
    <w:rsid w:val="006938CB"/>
    <w:rsid w:val="00743331"/>
    <w:rsid w:val="00757B61"/>
    <w:rsid w:val="00792D35"/>
    <w:rsid w:val="00817FCC"/>
    <w:rsid w:val="00844582"/>
    <w:rsid w:val="00870624"/>
    <w:rsid w:val="008A55F7"/>
    <w:rsid w:val="008B42A8"/>
    <w:rsid w:val="008B54F2"/>
    <w:rsid w:val="008D4F5D"/>
    <w:rsid w:val="008D5242"/>
    <w:rsid w:val="008E2D80"/>
    <w:rsid w:val="009144C3"/>
    <w:rsid w:val="009217D0"/>
    <w:rsid w:val="00927A71"/>
    <w:rsid w:val="00994E90"/>
    <w:rsid w:val="009E0959"/>
    <w:rsid w:val="00A117A6"/>
    <w:rsid w:val="00A1193F"/>
    <w:rsid w:val="00A708AC"/>
    <w:rsid w:val="00A81DA8"/>
    <w:rsid w:val="00AA5B31"/>
    <w:rsid w:val="00B34B5B"/>
    <w:rsid w:val="00B410EB"/>
    <w:rsid w:val="00B63788"/>
    <w:rsid w:val="00BA1175"/>
    <w:rsid w:val="00BB51B9"/>
    <w:rsid w:val="00BC0EA1"/>
    <w:rsid w:val="00BE4112"/>
    <w:rsid w:val="00C14927"/>
    <w:rsid w:val="00C643E2"/>
    <w:rsid w:val="00CB7541"/>
    <w:rsid w:val="00CD19C2"/>
    <w:rsid w:val="00CE26B6"/>
    <w:rsid w:val="00CF2D5E"/>
    <w:rsid w:val="00D15F11"/>
    <w:rsid w:val="00D30A2D"/>
    <w:rsid w:val="00D3292B"/>
    <w:rsid w:val="00D46F29"/>
    <w:rsid w:val="00D54F6C"/>
    <w:rsid w:val="00D76945"/>
    <w:rsid w:val="00D956D6"/>
    <w:rsid w:val="00DA0A36"/>
    <w:rsid w:val="00DB2D84"/>
    <w:rsid w:val="00DC35FF"/>
    <w:rsid w:val="00E66DAC"/>
    <w:rsid w:val="00E86148"/>
    <w:rsid w:val="00EC13CF"/>
    <w:rsid w:val="00EC21B1"/>
    <w:rsid w:val="00F00B26"/>
    <w:rsid w:val="00F171DD"/>
    <w:rsid w:val="00F42BEE"/>
    <w:rsid w:val="00FA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792D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57B6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810</TotalTime>
  <Pages>3</Pages>
  <Words>924</Words>
  <Characters>5271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71</cp:revision>
  <cp:lastPrinted>2022-11-03T08:59:00Z</cp:lastPrinted>
  <dcterms:created xsi:type="dcterms:W3CDTF">2022-07-11T07:45:00Z</dcterms:created>
  <dcterms:modified xsi:type="dcterms:W3CDTF">2022-11-11T11:44:00Z</dcterms:modified>
</cp:coreProperties>
</file>